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9113D">
      <w:pPr>
        <w:ind w:right="210" w:rightChars="100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</w:p>
    <w:p w14:paraId="782F396A">
      <w:pPr>
        <w:jc w:val="center"/>
        <w:rPr>
          <w:rFonts w:hint="eastAsia" w:ascii="宋体" w:hAnsi="宋体" w:eastAsia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/>
          <w:b/>
          <w:bCs/>
          <w:kern w:val="0"/>
          <w:sz w:val="32"/>
          <w:szCs w:val="32"/>
          <w:lang w:val="en-US" w:eastAsia="zh-CN"/>
        </w:rPr>
        <w:t>XX</w:t>
      </w:r>
      <w:r>
        <w:rPr>
          <w:rFonts w:hint="eastAsia" w:ascii="宋体" w:hAnsi="宋体" w:eastAsia="宋体"/>
          <w:b/>
          <w:bCs/>
          <w:kern w:val="0"/>
          <w:sz w:val="32"/>
          <w:szCs w:val="32"/>
        </w:rPr>
        <w:t>方案</w:t>
      </w:r>
    </w:p>
    <w:p w14:paraId="686216C6">
      <w:pPr>
        <w:pStyle w:val="2"/>
        <w:rPr>
          <w:rFonts w:hint="eastAsia"/>
        </w:rPr>
      </w:pPr>
    </w:p>
    <w:p w14:paraId="6BEC303F"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sz w:val="28"/>
          <w:szCs w:val="28"/>
        </w:rPr>
        <w:t>采购项目名称：{</w:t>
      </w:r>
      <w:r>
        <w:rPr>
          <w:rFonts w:hint="default" w:ascii="仿宋" w:hAnsi="仿宋" w:eastAsia="仿宋" w:cs="仿宋"/>
          <w:sz w:val="28"/>
          <w:szCs w:val="28"/>
          <w:highlight w:val="yellow"/>
        </w:rPr>
        <w:t>采购项目名称</w:t>
      </w:r>
      <w:r>
        <w:rPr>
          <w:rFonts w:hint="default" w:ascii="仿宋" w:hAnsi="仿宋" w:eastAsia="仿宋" w:cs="仿宋"/>
          <w:sz w:val="28"/>
          <w:szCs w:val="28"/>
        </w:rPr>
        <w:t>}</w:t>
      </w:r>
    </w:p>
    <w:p w14:paraId="1E2C2F5A"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sz w:val="28"/>
          <w:szCs w:val="28"/>
        </w:rPr>
        <w:t>采购项目编号：{</w:t>
      </w:r>
      <w:r>
        <w:rPr>
          <w:rFonts w:hint="default" w:ascii="仿宋" w:hAnsi="仿宋" w:eastAsia="仿宋" w:cs="仿宋"/>
          <w:sz w:val="28"/>
          <w:szCs w:val="28"/>
          <w:highlight w:val="yellow"/>
        </w:rPr>
        <w:t>采购项目编号</w:t>
      </w:r>
      <w:r>
        <w:rPr>
          <w:rFonts w:hint="default" w:ascii="仿宋" w:hAnsi="仿宋" w:eastAsia="仿宋" w:cs="仿宋"/>
          <w:sz w:val="28"/>
          <w:szCs w:val="28"/>
        </w:rPr>
        <w:t xml:space="preserve">} </w:t>
      </w:r>
    </w:p>
    <w:p w14:paraId="1301ED28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sz w:val="28"/>
          <w:szCs w:val="28"/>
        </w:rPr>
        <w:t>采购包号：{</w:t>
      </w:r>
      <w:r>
        <w:rPr>
          <w:rFonts w:hint="default" w:ascii="仿宋" w:hAnsi="仿宋" w:eastAsia="仿宋" w:cs="仿宋"/>
          <w:sz w:val="28"/>
          <w:szCs w:val="28"/>
          <w:highlight w:val="yellow"/>
        </w:rPr>
        <w:t>采购包编号</w:t>
      </w:r>
      <w:r>
        <w:rPr>
          <w:rFonts w:hint="default" w:ascii="仿宋" w:hAnsi="仿宋" w:eastAsia="仿宋" w:cs="仿宋"/>
          <w:sz w:val="28"/>
          <w:szCs w:val="28"/>
        </w:rPr>
        <w:t>}</w:t>
      </w:r>
    </w:p>
    <w:p w14:paraId="605A34F6">
      <w:pPr>
        <w:jc w:val="center"/>
        <w:rPr>
          <w:rFonts w:hint="eastAsia" w:ascii="宋体" w:hAnsi="宋体" w:eastAsia="宋体"/>
          <w:b/>
          <w:bCs/>
          <w:kern w:val="0"/>
          <w:sz w:val="32"/>
          <w:szCs w:val="32"/>
        </w:rPr>
      </w:pPr>
    </w:p>
    <w:p w14:paraId="0DB301D7">
      <w:pPr>
        <w:numPr>
          <w:ilvl w:val="0"/>
          <w:numId w:val="0"/>
        </w:num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根据采购文件要求填写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小标宋">
    <w:altName w:val="黑体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mNzM1MjExY2ZiYmFlOTAzYTdlNGFjN2Q4YzMwYzkifQ=="/>
  </w:docVars>
  <w:rsids>
    <w:rsidRoot w:val="00B000C3"/>
    <w:rsid w:val="000153E0"/>
    <w:rsid w:val="00031D4E"/>
    <w:rsid w:val="00036EC6"/>
    <w:rsid w:val="00045088"/>
    <w:rsid w:val="00080888"/>
    <w:rsid w:val="0008135B"/>
    <w:rsid w:val="000B4AAE"/>
    <w:rsid w:val="000B7EA3"/>
    <w:rsid w:val="000C5E17"/>
    <w:rsid w:val="000E0FF8"/>
    <w:rsid w:val="00103AB4"/>
    <w:rsid w:val="0011078E"/>
    <w:rsid w:val="00115C8C"/>
    <w:rsid w:val="001445E6"/>
    <w:rsid w:val="00156E0B"/>
    <w:rsid w:val="001A0DDC"/>
    <w:rsid w:val="001A40A6"/>
    <w:rsid w:val="001D058C"/>
    <w:rsid w:val="001E475D"/>
    <w:rsid w:val="001F2480"/>
    <w:rsid w:val="0022164D"/>
    <w:rsid w:val="002A0690"/>
    <w:rsid w:val="002A105D"/>
    <w:rsid w:val="002A5C86"/>
    <w:rsid w:val="002B7488"/>
    <w:rsid w:val="002C0F2D"/>
    <w:rsid w:val="002C443D"/>
    <w:rsid w:val="002E6D82"/>
    <w:rsid w:val="002F53A8"/>
    <w:rsid w:val="003641F4"/>
    <w:rsid w:val="003C380B"/>
    <w:rsid w:val="003C3DCE"/>
    <w:rsid w:val="003E1F2A"/>
    <w:rsid w:val="003E3A2F"/>
    <w:rsid w:val="003E5A88"/>
    <w:rsid w:val="004020BE"/>
    <w:rsid w:val="00403C4F"/>
    <w:rsid w:val="00410857"/>
    <w:rsid w:val="00415AB7"/>
    <w:rsid w:val="0042208A"/>
    <w:rsid w:val="00446610"/>
    <w:rsid w:val="00475968"/>
    <w:rsid w:val="00487743"/>
    <w:rsid w:val="004969CF"/>
    <w:rsid w:val="004C1571"/>
    <w:rsid w:val="004E1668"/>
    <w:rsid w:val="004F6062"/>
    <w:rsid w:val="004F69D2"/>
    <w:rsid w:val="00503D3D"/>
    <w:rsid w:val="00507AEB"/>
    <w:rsid w:val="0052709D"/>
    <w:rsid w:val="00536A93"/>
    <w:rsid w:val="005632F4"/>
    <w:rsid w:val="0057037E"/>
    <w:rsid w:val="005B7318"/>
    <w:rsid w:val="005F503F"/>
    <w:rsid w:val="0060229A"/>
    <w:rsid w:val="00632C12"/>
    <w:rsid w:val="00637D3E"/>
    <w:rsid w:val="006717AD"/>
    <w:rsid w:val="006A2D59"/>
    <w:rsid w:val="006A70DE"/>
    <w:rsid w:val="006B4BC3"/>
    <w:rsid w:val="006C071B"/>
    <w:rsid w:val="006E7A81"/>
    <w:rsid w:val="007148D0"/>
    <w:rsid w:val="00784B69"/>
    <w:rsid w:val="007C510D"/>
    <w:rsid w:val="007E2BEB"/>
    <w:rsid w:val="007E6800"/>
    <w:rsid w:val="007F27ED"/>
    <w:rsid w:val="0083589C"/>
    <w:rsid w:val="008405B1"/>
    <w:rsid w:val="00871589"/>
    <w:rsid w:val="00877869"/>
    <w:rsid w:val="00882BFD"/>
    <w:rsid w:val="00885480"/>
    <w:rsid w:val="008A16D2"/>
    <w:rsid w:val="008B06C2"/>
    <w:rsid w:val="008C6126"/>
    <w:rsid w:val="008D7E43"/>
    <w:rsid w:val="00911A0D"/>
    <w:rsid w:val="00941408"/>
    <w:rsid w:val="0094205A"/>
    <w:rsid w:val="00972DB5"/>
    <w:rsid w:val="009C2342"/>
    <w:rsid w:val="00A2363B"/>
    <w:rsid w:val="00A35533"/>
    <w:rsid w:val="00A600FA"/>
    <w:rsid w:val="00A70F3D"/>
    <w:rsid w:val="00AB4AF2"/>
    <w:rsid w:val="00AB6E9B"/>
    <w:rsid w:val="00AB7E37"/>
    <w:rsid w:val="00AE1560"/>
    <w:rsid w:val="00AE5205"/>
    <w:rsid w:val="00B000C3"/>
    <w:rsid w:val="00B479FA"/>
    <w:rsid w:val="00B7604E"/>
    <w:rsid w:val="00BA16F7"/>
    <w:rsid w:val="00BA3219"/>
    <w:rsid w:val="00BD2E5F"/>
    <w:rsid w:val="00BD7D09"/>
    <w:rsid w:val="00C01130"/>
    <w:rsid w:val="00C25E25"/>
    <w:rsid w:val="00C42B25"/>
    <w:rsid w:val="00C45312"/>
    <w:rsid w:val="00C46376"/>
    <w:rsid w:val="00C660C3"/>
    <w:rsid w:val="00C83CE5"/>
    <w:rsid w:val="00CC5429"/>
    <w:rsid w:val="00D32B57"/>
    <w:rsid w:val="00D46E74"/>
    <w:rsid w:val="00D47099"/>
    <w:rsid w:val="00D50B01"/>
    <w:rsid w:val="00D94499"/>
    <w:rsid w:val="00DB66E4"/>
    <w:rsid w:val="00DE008D"/>
    <w:rsid w:val="00DE4DEE"/>
    <w:rsid w:val="00DE5029"/>
    <w:rsid w:val="00E13C3E"/>
    <w:rsid w:val="00E41FA2"/>
    <w:rsid w:val="00E472AB"/>
    <w:rsid w:val="00E73F6B"/>
    <w:rsid w:val="00E740B8"/>
    <w:rsid w:val="00E7570C"/>
    <w:rsid w:val="00E83C86"/>
    <w:rsid w:val="00EA128C"/>
    <w:rsid w:val="00EB7E25"/>
    <w:rsid w:val="00EC25CC"/>
    <w:rsid w:val="00ED3D2F"/>
    <w:rsid w:val="00F01B62"/>
    <w:rsid w:val="00F0570E"/>
    <w:rsid w:val="00F2046E"/>
    <w:rsid w:val="00F4236A"/>
    <w:rsid w:val="00F426B9"/>
    <w:rsid w:val="00F70A9A"/>
    <w:rsid w:val="00FA5D52"/>
    <w:rsid w:val="00FB1B15"/>
    <w:rsid w:val="00FB2451"/>
    <w:rsid w:val="00FC335E"/>
    <w:rsid w:val="00FE0A6C"/>
    <w:rsid w:val="00FE3EE1"/>
    <w:rsid w:val="3F490ADF"/>
    <w:rsid w:val="58EE1452"/>
    <w:rsid w:val="59E6537B"/>
    <w:rsid w:val="76D4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iPriority w:val="0"/>
    <w:pPr>
      <w:spacing w:after="120"/>
    </w:pPr>
  </w:style>
  <w:style w:type="paragraph" w:styleId="3">
    <w:name w:val="Balloon Text"/>
    <w:basedOn w:val="1"/>
    <w:link w:val="11"/>
    <w:uiPriority w:val="0"/>
    <w:rPr>
      <w:rFonts w:ascii="宋体" w:hAnsi="宋体" w:eastAsia="华文仿宋" w:cs="Times New Roman"/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华文仿宋" w:cs="Times New Roman"/>
      <w:sz w:val="18"/>
      <w:szCs w:val="32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宋体" w:hAnsi="宋体" w:eastAsia="华文仿宋" w:cs="Times New Roman"/>
      <w:sz w:val="18"/>
      <w:szCs w:val="32"/>
    </w:rPr>
  </w:style>
  <w:style w:type="paragraph" w:styleId="6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character" w:styleId="9">
    <w:name w:val="page number"/>
    <w:basedOn w:val="8"/>
    <w:uiPriority w:val="0"/>
    <w:rPr>
      <w:rFonts w:ascii="Times New Roman" w:hAnsi="Times New Roman" w:eastAsia="宋体" w:cs="Times New Roman"/>
    </w:rPr>
  </w:style>
  <w:style w:type="character" w:customStyle="1" w:styleId="10">
    <w:name w:val="正文文本 Char"/>
    <w:link w:val="2"/>
    <w:uiPriority w:val="0"/>
    <w:rPr>
      <w:rFonts w:ascii="Times New Roman" w:hAnsi="Times New Roman" w:eastAsia="宋体" w:cs="Times New Roman"/>
    </w:rPr>
  </w:style>
  <w:style w:type="character" w:customStyle="1" w:styleId="11">
    <w:name w:val="批注框文本 Char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gwb\gwb1.gwb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3</TotalTime>
  <ScaleCrop>false</ScaleCrop>
  <LinksUpToDate>false</LinksUpToDate>
  <CharactersWithSpaces>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2022-12-12T01:40:00Z</dcterms:created>
  <dc:creator>cgzx</dc:creator>
  <cp:lastModifiedBy>【政府采购科】张瑾伊</cp:lastModifiedBy>
  <dcterms:modified xsi:type="dcterms:W3CDTF">2026-01-05T02:52:33Z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D0438850DDBF47E0AF332256D7E0F5CA</vt:lpwstr>
  </property>
  <property fmtid="{D5CDD505-2E9C-101B-9397-08002B2CF9AE}" pid="4" name="KSOTemplateDocerSaveRecord">
    <vt:lpwstr>eyJoZGlkIjoiYThkMDYxMmU3NzM0Yzg3ODE2YjViODgyYmI3ZmI5M2UiLCJ1c2VySWQiOiI0Njk2NDE4NTEifQ==</vt:lpwstr>
  </property>
</Properties>
</file>