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83710D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供应商根据</w:t>
      </w:r>
      <w:r>
        <w:rPr>
          <w:rFonts w:hint="eastAsia"/>
          <w:sz w:val="30"/>
          <w:szCs w:val="30"/>
          <w:lang w:val="en-US" w:eastAsia="zh-CN"/>
        </w:rPr>
        <w:t>采购</w:t>
      </w:r>
      <w:bookmarkStart w:id="0" w:name="_GoBack"/>
      <w:bookmarkEnd w:id="0"/>
      <w:r>
        <w:rPr>
          <w:rFonts w:hint="eastAsia"/>
          <w:sz w:val="30"/>
          <w:szCs w:val="30"/>
        </w:rPr>
        <w:t>文件第三章承诺要求提供承诺函（格式自拟）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小标宋">
    <w:altName w:val="黑体"/>
    <w:panose1 w:val="03000509000000000000"/>
    <w:charset w:val="86"/>
    <w:family w:val="script"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mNzM1MjExY2ZiYmFlOTAzYTdlNGFjN2Q4YzMwYzkifQ=="/>
  </w:docVars>
  <w:rsids>
    <w:rsidRoot w:val="00B000C3"/>
    <w:rsid w:val="000153E0"/>
    <w:rsid w:val="00031D4E"/>
    <w:rsid w:val="00036EC6"/>
    <w:rsid w:val="00045088"/>
    <w:rsid w:val="00080888"/>
    <w:rsid w:val="0008135B"/>
    <w:rsid w:val="000B4AAE"/>
    <w:rsid w:val="000B7EA3"/>
    <w:rsid w:val="000C5E17"/>
    <w:rsid w:val="000E0FF8"/>
    <w:rsid w:val="00103AB4"/>
    <w:rsid w:val="0011078E"/>
    <w:rsid w:val="00115C8C"/>
    <w:rsid w:val="001445E6"/>
    <w:rsid w:val="00156E0B"/>
    <w:rsid w:val="001A0DDC"/>
    <w:rsid w:val="001A40A6"/>
    <w:rsid w:val="001D058C"/>
    <w:rsid w:val="001E475D"/>
    <w:rsid w:val="001F2480"/>
    <w:rsid w:val="0022164D"/>
    <w:rsid w:val="002A0690"/>
    <w:rsid w:val="002A105D"/>
    <w:rsid w:val="002A5C86"/>
    <w:rsid w:val="002B7488"/>
    <w:rsid w:val="002C0F2D"/>
    <w:rsid w:val="002C443D"/>
    <w:rsid w:val="002E6D82"/>
    <w:rsid w:val="002F53A8"/>
    <w:rsid w:val="003641F4"/>
    <w:rsid w:val="003C380B"/>
    <w:rsid w:val="003C3DCE"/>
    <w:rsid w:val="003E1F2A"/>
    <w:rsid w:val="003E3A2F"/>
    <w:rsid w:val="003E5A88"/>
    <w:rsid w:val="004020BE"/>
    <w:rsid w:val="00403C4F"/>
    <w:rsid w:val="00410857"/>
    <w:rsid w:val="00415AB7"/>
    <w:rsid w:val="0042208A"/>
    <w:rsid w:val="00446610"/>
    <w:rsid w:val="00475968"/>
    <w:rsid w:val="00487743"/>
    <w:rsid w:val="004969CF"/>
    <w:rsid w:val="004C1571"/>
    <w:rsid w:val="004E1668"/>
    <w:rsid w:val="004F6062"/>
    <w:rsid w:val="004F69D2"/>
    <w:rsid w:val="00503D3D"/>
    <w:rsid w:val="00507AEB"/>
    <w:rsid w:val="0052709D"/>
    <w:rsid w:val="00536A93"/>
    <w:rsid w:val="005632F4"/>
    <w:rsid w:val="0057037E"/>
    <w:rsid w:val="005B7318"/>
    <w:rsid w:val="005F503F"/>
    <w:rsid w:val="0060229A"/>
    <w:rsid w:val="00632C12"/>
    <w:rsid w:val="00637D3E"/>
    <w:rsid w:val="006717AD"/>
    <w:rsid w:val="006A2D59"/>
    <w:rsid w:val="006A70DE"/>
    <w:rsid w:val="006B4BC3"/>
    <w:rsid w:val="006C071B"/>
    <w:rsid w:val="006E7A81"/>
    <w:rsid w:val="007148D0"/>
    <w:rsid w:val="00784B69"/>
    <w:rsid w:val="007C510D"/>
    <w:rsid w:val="007E2BEB"/>
    <w:rsid w:val="007E6800"/>
    <w:rsid w:val="007F27ED"/>
    <w:rsid w:val="0083589C"/>
    <w:rsid w:val="008405B1"/>
    <w:rsid w:val="00871589"/>
    <w:rsid w:val="00877869"/>
    <w:rsid w:val="00882BFD"/>
    <w:rsid w:val="00885480"/>
    <w:rsid w:val="008A16D2"/>
    <w:rsid w:val="008B06C2"/>
    <w:rsid w:val="008C6126"/>
    <w:rsid w:val="008D7E43"/>
    <w:rsid w:val="00911A0D"/>
    <w:rsid w:val="009327B0"/>
    <w:rsid w:val="00941408"/>
    <w:rsid w:val="0094205A"/>
    <w:rsid w:val="00972DB5"/>
    <w:rsid w:val="009C2342"/>
    <w:rsid w:val="00A2363B"/>
    <w:rsid w:val="00A35533"/>
    <w:rsid w:val="00A600FA"/>
    <w:rsid w:val="00A70F3D"/>
    <w:rsid w:val="00AB44A2"/>
    <w:rsid w:val="00AB4AF2"/>
    <w:rsid w:val="00AB6E9B"/>
    <w:rsid w:val="00AB7E37"/>
    <w:rsid w:val="00AE1560"/>
    <w:rsid w:val="00AE5205"/>
    <w:rsid w:val="00B000C3"/>
    <w:rsid w:val="00B479FA"/>
    <w:rsid w:val="00B7604E"/>
    <w:rsid w:val="00BA16F7"/>
    <w:rsid w:val="00BA3219"/>
    <w:rsid w:val="00BD2E5F"/>
    <w:rsid w:val="00BD7D09"/>
    <w:rsid w:val="00C01130"/>
    <w:rsid w:val="00C25E25"/>
    <w:rsid w:val="00C42B25"/>
    <w:rsid w:val="00C45312"/>
    <w:rsid w:val="00C46376"/>
    <w:rsid w:val="00C660C3"/>
    <w:rsid w:val="00C83CE5"/>
    <w:rsid w:val="00CC5429"/>
    <w:rsid w:val="00D32B57"/>
    <w:rsid w:val="00D46E74"/>
    <w:rsid w:val="00D47099"/>
    <w:rsid w:val="00D50B01"/>
    <w:rsid w:val="00D94499"/>
    <w:rsid w:val="00DB66E4"/>
    <w:rsid w:val="00DE008D"/>
    <w:rsid w:val="00DE4DEE"/>
    <w:rsid w:val="00DE5029"/>
    <w:rsid w:val="00E13C3E"/>
    <w:rsid w:val="00E41FA2"/>
    <w:rsid w:val="00E472AB"/>
    <w:rsid w:val="00E73F6B"/>
    <w:rsid w:val="00E740B8"/>
    <w:rsid w:val="00E7570C"/>
    <w:rsid w:val="00E83C86"/>
    <w:rsid w:val="00EA128C"/>
    <w:rsid w:val="00EB7E25"/>
    <w:rsid w:val="00EC25CC"/>
    <w:rsid w:val="00ED3D2F"/>
    <w:rsid w:val="00F01B62"/>
    <w:rsid w:val="00F0570E"/>
    <w:rsid w:val="00F2046E"/>
    <w:rsid w:val="00F4236A"/>
    <w:rsid w:val="00F426B9"/>
    <w:rsid w:val="00F70A9A"/>
    <w:rsid w:val="00FA5D52"/>
    <w:rsid w:val="00FB1B15"/>
    <w:rsid w:val="00FB2451"/>
    <w:rsid w:val="00FC335E"/>
    <w:rsid w:val="00FE0A6C"/>
    <w:rsid w:val="00FE3EE1"/>
    <w:rsid w:val="02CF1C61"/>
    <w:rsid w:val="3F490ADF"/>
    <w:rsid w:val="59E6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gwb\gwb1.gwb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27</Words>
  <Characters>27</Characters>
  <Lines>1</Lines>
  <Paragraphs>1</Paragraphs>
  <TotalTime>1</TotalTime>
  <ScaleCrop>false</ScaleCrop>
  <LinksUpToDate>false</LinksUpToDate>
  <CharactersWithSpaces>27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2023-06-04T07:25:00Z</dcterms:created>
  <dc:creator>PC</dc:creator>
  <cp:lastModifiedBy>【政交中心】吴潇</cp:lastModifiedBy>
  <dcterms:modified xsi:type="dcterms:W3CDTF">2024-07-24T07:40:47Z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7D76534C57F6498D9CE62AD80F52BD13_13</vt:lpwstr>
  </property>
</Properties>
</file>