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bookmarkStart w:id="0" w:name="_GoBack"/>
      <w:bookmarkEnd w:id="0"/>
      <w:r>
        <w:rPr>
          <w:rFonts w:hint="eastAsia"/>
          <w:bCs w:val="0"/>
          <w:sz w:val="32"/>
          <w:szCs w:val="32"/>
        </w:rPr>
        <w:t>商务应答表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1FDB38D4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38CF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499F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B8E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3F0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21C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A0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AFD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D4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61B9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790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99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530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5C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0A7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CC52F5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13B62760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4E1150A3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2.供应商根据采购项目的全部商务要求逐条填写此表，并按采购文件要求提供相应的证明材料。</w:t>
      </w:r>
    </w:p>
    <w:p w14:paraId="0E3C701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小标宋">
    <w:altName w:val="黑体"/>
    <w:panose1 w:val="03000509000000000000"/>
    <w:charset w:val="86"/>
    <w:family w:val="script"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mNzM1MjExY2ZiYmFlOTAzYTdlNGFjN2Q4YzMwYzkifQ=="/>
  </w:docVars>
  <w:rsids>
    <w:rsidRoot w:val="00B000C3"/>
    <w:rsid w:val="000153E0"/>
    <w:rsid w:val="00031D4E"/>
    <w:rsid w:val="00036EC6"/>
    <w:rsid w:val="00045088"/>
    <w:rsid w:val="00080888"/>
    <w:rsid w:val="0008135B"/>
    <w:rsid w:val="000B4AAE"/>
    <w:rsid w:val="000B7EA3"/>
    <w:rsid w:val="000C5E17"/>
    <w:rsid w:val="000E0FF8"/>
    <w:rsid w:val="00103AB4"/>
    <w:rsid w:val="0011078E"/>
    <w:rsid w:val="00115C8C"/>
    <w:rsid w:val="001445E6"/>
    <w:rsid w:val="00156E0B"/>
    <w:rsid w:val="001A0DDC"/>
    <w:rsid w:val="001A40A6"/>
    <w:rsid w:val="001D058C"/>
    <w:rsid w:val="001E475D"/>
    <w:rsid w:val="001F2480"/>
    <w:rsid w:val="0022164D"/>
    <w:rsid w:val="002A0690"/>
    <w:rsid w:val="002A105D"/>
    <w:rsid w:val="002A5C86"/>
    <w:rsid w:val="002B7488"/>
    <w:rsid w:val="002C0F2D"/>
    <w:rsid w:val="002C443D"/>
    <w:rsid w:val="002E6D82"/>
    <w:rsid w:val="002F53A8"/>
    <w:rsid w:val="003641F4"/>
    <w:rsid w:val="003C380B"/>
    <w:rsid w:val="003C3DCE"/>
    <w:rsid w:val="003E1F2A"/>
    <w:rsid w:val="003E3A2F"/>
    <w:rsid w:val="003E5A88"/>
    <w:rsid w:val="00400E50"/>
    <w:rsid w:val="004020BE"/>
    <w:rsid w:val="00403C4F"/>
    <w:rsid w:val="00410857"/>
    <w:rsid w:val="00415AB7"/>
    <w:rsid w:val="0042208A"/>
    <w:rsid w:val="00424E36"/>
    <w:rsid w:val="00446610"/>
    <w:rsid w:val="00475968"/>
    <w:rsid w:val="00487743"/>
    <w:rsid w:val="004929D6"/>
    <w:rsid w:val="004969CF"/>
    <w:rsid w:val="004C1571"/>
    <w:rsid w:val="004E1668"/>
    <w:rsid w:val="004F6062"/>
    <w:rsid w:val="004F69D2"/>
    <w:rsid w:val="00503D3D"/>
    <w:rsid w:val="00507AEB"/>
    <w:rsid w:val="00523851"/>
    <w:rsid w:val="0052709D"/>
    <w:rsid w:val="00536A93"/>
    <w:rsid w:val="005632F4"/>
    <w:rsid w:val="0057037E"/>
    <w:rsid w:val="005B7318"/>
    <w:rsid w:val="005F503F"/>
    <w:rsid w:val="0060229A"/>
    <w:rsid w:val="00632C12"/>
    <w:rsid w:val="00637D3E"/>
    <w:rsid w:val="006717AD"/>
    <w:rsid w:val="006A2D59"/>
    <w:rsid w:val="006A70DE"/>
    <w:rsid w:val="006B4BC3"/>
    <w:rsid w:val="006C071B"/>
    <w:rsid w:val="006E7A81"/>
    <w:rsid w:val="007148D0"/>
    <w:rsid w:val="00784B69"/>
    <w:rsid w:val="007C510D"/>
    <w:rsid w:val="007E2BEB"/>
    <w:rsid w:val="007E6800"/>
    <w:rsid w:val="007F27ED"/>
    <w:rsid w:val="0083589C"/>
    <w:rsid w:val="008405B1"/>
    <w:rsid w:val="00871589"/>
    <w:rsid w:val="00877869"/>
    <w:rsid w:val="00882BFD"/>
    <w:rsid w:val="00885480"/>
    <w:rsid w:val="008A16D2"/>
    <w:rsid w:val="008B06C2"/>
    <w:rsid w:val="008C6126"/>
    <w:rsid w:val="008D7E43"/>
    <w:rsid w:val="00911A0D"/>
    <w:rsid w:val="00913B18"/>
    <w:rsid w:val="00941408"/>
    <w:rsid w:val="0094205A"/>
    <w:rsid w:val="00972DB5"/>
    <w:rsid w:val="009C2342"/>
    <w:rsid w:val="00A2363B"/>
    <w:rsid w:val="00A35533"/>
    <w:rsid w:val="00A600FA"/>
    <w:rsid w:val="00A70F3D"/>
    <w:rsid w:val="00AB4AF2"/>
    <w:rsid w:val="00AB6E9B"/>
    <w:rsid w:val="00AB7E37"/>
    <w:rsid w:val="00AE1560"/>
    <w:rsid w:val="00AE5205"/>
    <w:rsid w:val="00B000C3"/>
    <w:rsid w:val="00B479FA"/>
    <w:rsid w:val="00B7604E"/>
    <w:rsid w:val="00BA16F7"/>
    <w:rsid w:val="00BA3219"/>
    <w:rsid w:val="00BD2E5F"/>
    <w:rsid w:val="00BD7D09"/>
    <w:rsid w:val="00C01130"/>
    <w:rsid w:val="00C25E25"/>
    <w:rsid w:val="00C42B25"/>
    <w:rsid w:val="00C45312"/>
    <w:rsid w:val="00C46376"/>
    <w:rsid w:val="00C660C3"/>
    <w:rsid w:val="00C83CE5"/>
    <w:rsid w:val="00CC5429"/>
    <w:rsid w:val="00D32B57"/>
    <w:rsid w:val="00D46E74"/>
    <w:rsid w:val="00D47099"/>
    <w:rsid w:val="00D50B01"/>
    <w:rsid w:val="00D94499"/>
    <w:rsid w:val="00DB66E4"/>
    <w:rsid w:val="00DE008D"/>
    <w:rsid w:val="00DE4DEE"/>
    <w:rsid w:val="00DE5029"/>
    <w:rsid w:val="00E13C3E"/>
    <w:rsid w:val="00E3630B"/>
    <w:rsid w:val="00E41FA2"/>
    <w:rsid w:val="00E472AB"/>
    <w:rsid w:val="00E73F6B"/>
    <w:rsid w:val="00E740B8"/>
    <w:rsid w:val="00E7570C"/>
    <w:rsid w:val="00E83233"/>
    <w:rsid w:val="00E83C86"/>
    <w:rsid w:val="00EA128C"/>
    <w:rsid w:val="00EB7E25"/>
    <w:rsid w:val="00EC25CC"/>
    <w:rsid w:val="00ED3D2F"/>
    <w:rsid w:val="00F01B62"/>
    <w:rsid w:val="00F0570E"/>
    <w:rsid w:val="00F2046E"/>
    <w:rsid w:val="00F4236A"/>
    <w:rsid w:val="00F426B9"/>
    <w:rsid w:val="00F70A9A"/>
    <w:rsid w:val="00FA5D52"/>
    <w:rsid w:val="00FB1B15"/>
    <w:rsid w:val="00FB2451"/>
    <w:rsid w:val="00FB28B1"/>
    <w:rsid w:val="00FC335E"/>
    <w:rsid w:val="00FE0A6C"/>
    <w:rsid w:val="00FE3EE1"/>
    <w:rsid w:val="072C865C"/>
    <w:rsid w:val="3BBBF7AF"/>
    <w:rsid w:val="3F490ADF"/>
    <w:rsid w:val="59E6537B"/>
    <w:rsid w:val="77C5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gwb\gwb1.gwb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1</Lines>
  <Paragraphs>1</Paragraphs>
  <TotalTime>3</TotalTime>
  <ScaleCrop>false</ScaleCrop>
  <LinksUpToDate>false</LinksUpToDate>
  <CharactersWithSpaces>127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【政交中心】吴潇</cp:lastModifiedBy>
  <dcterms:modified xsi:type="dcterms:W3CDTF">2024-07-31T06:21:58Z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488DDD83CC27433F85E10395BA2B2EA8_13</vt:lpwstr>
  </property>
</Properties>
</file>